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E61F9C2"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F28F0" w14:paraId="0FB7861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F28F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F28F0" w14:paraId="0EA092C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28F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F28F0" w14:paraId="412A9A87"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F28F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28F0">
            <w:rPr>
              <w:rStyle w:val="eSPISCCParagraphDefaultFont"/>
              <w:rFonts w:eastAsiaTheme="minorHAnsi"/>
            </w:rPr>
            <w:t>Zagreb</w:t>
          </w:r>
        </w:sdtContent>
      </w:sdt>
      <w:r w:rsidR="001349C2">
        <w:t xml:space="preserve"> </w:t>
      </w:r>
    </w:p>
    <w:p w:rsidRPr="00176071" w:rsidR="00176071" w:rsidP="00610735" w:rsidRDefault="000E43A6" w14:paraId="7EF0690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F28F0" w:rsidR="004F28F0">
            <w:rPr>
              <w:rStyle w:val="eSPISCCParagraphDefaultFont"/>
              <w:rFonts w:eastAsiaTheme="minorHAnsi"/>
            </w:rPr>
            <w:t>Pp-12261/2025</w:t>
          </w:r>
        </w:sdtContent>
      </w:sdt>
      <w:r w:rsidR="00176071">
        <w:t xml:space="preserve">                                                        </w:t>
      </w:r>
    </w:p>
    <w:p w:rsidR="009E7DBB" w:rsidP="000F1677" w:rsidRDefault="00610735" w14:paraId="67F9CA1E"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F28F0" w:rsidR="004F28F0">
            <w:rPr>
              <w:rStyle w:val="eSPISCCParagraphDefaultFont"/>
              <w:rFonts w:eastAsiaTheme="minorHAnsi"/>
            </w:rPr>
            <w:t>HOTEL LAGUNA, hotelsko-turističko dioničko društvo i dr.</w:t>
          </w:r>
        </w:sdtContent>
      </w:sdt>
      <w:r w:rsidR="00935B82">
        <w:t xml:space="preserve"> </w:t>
      </w:r>
    </w:p>
    <w:p w:rsidRPr="0041581F" w:rsidR="0041581F" w:rsidP="000F1677" w:rsidRDefault="009E7DBB" w14:paraId="74CBD0E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F28F0" w:rsidR="004F28F0">
            <w:rPr>
              <w:rStyle w:val="eSPISCCParagraphDefaultFont"/>
              <w:rFonts w:eastAsiaTheme="minorHAnsi"/>
            </w:rPr>
            <w:t>HOTEL LAGUNA, hotelsko-turističko dioničko društvo,Tomislav Subošić</w:t>
          </w:r>
        </w:sdtContent>
      </w:sdt>
      <w:r w:rsidR="00935B82">
        <w:rPr>
          <w:rFonts w:eastAsia="Calibri" w:cs="Times New Roman"/>
          <w:noProof/>
        </w:rPr>
        <w:t xml:space="preserve"> </w:t>
      </w:r>
    </w:p>
    <w:p w:rsidRPr="00610735" w:rsidR="00176071" w:rsidP="000F1677" w:rsidRDefault="00176071" w14:paraId="4A1A900D"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F28F0" w:rsidR="004F28F0">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4F28F0" w:rsidR="004F28F0">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E15050D"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7815240D"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676FA727" w14:textId="77777777">
      <w:pPr>
        <w:spacing w:after="0"/>
        <w:jc w:val="right"/>
        <w:rPr>
          <w:rFonts w:eastAsia="Calibri" w:cs="Times New Roman"/>
          <w:noProof/>
        </w:rPr>
      </w:pPr>
    </w:p>
    <w:p w:rsidR="00D7095E" w:rsidP="00D7095E" w:rsidRDefault="00D7095E" w14:paraId="416C5E6E" w14:textId="77777777">
      <w:pPr>
        <w:keepNext/>
        <w:spacing w:after="0"/>
        <w:jc w:val="center"/>
        <w:rPr>
          <w:b/>
          <w:caps/>
          <w:spacing w:val="100"/>
        </w:rPr>
      </w:pPr>
    </w:p>
    <w:p w:rsidR="00D7095E" w:rsidP="00D7095E" w:rsidRDefault="00D7095E" w14:paraId="756F84F0" w14:textId="77777777">
      <w:pPr>
        <w:keepNext/>
        <w:spacing w:after="0"/>
        <w:jc w:val="center"/>
        <w:rPr>
          <w:b/>
          <w:caps/>
          <w:spacing w:val="100"/>
        </w:rPr>
      </w:pPr>
    </w:p>
    <w:p w:rsidRPr="00B3638E" w:rsidR="00B3638E" w:rsidP="00B3638E" w:rsidRDefault="00B3638E" w14:paraId="524BE95E"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4544907E" w14:textId="77777777">
      <w:pPr>
        <w:spacing w:after="0"/>
        <w:jc w:val="center"/>
        <w:rPr>
          <w:rFonts w:eastAsia="Calibri" w:cs="Times New Roman"/>
          <w:b/>
          <w:lang w:eastAsia="hr-HR"/>
        </w:rPr>
      </w:pPr>
    </w:p>
    <w:p w:rsidRPr="00E801F4" w:rsidR="00E801F4" w:rsidP="00E801F4" w:rsidRDefault="009E7DBB" w14:paraId="72680757"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F28F0" w:rsidR="004F28F0">
            <w:rPr>
              <w:rStyle w:val="eSPISCCParagraphDefaultFont"/>
              <w:rFonts w:eastAsiaTheme="minorHAnsi"/>
            </w:rPr>
            <w:t>Tomislav Subošić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F28F0" w:rsidR="004F28F0">
            <w:rPr>
              <w:rStyle w:val="eSPISCCParagraphDefaultFont"/>
              <w:rFonts w:eastAsiaTheme="minorHAnsi"/>
            </w:rPr>
            <w:t>9.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F28F0" w:rsidR="004F28F0">
            <w:rPr>
              <w:rStyle w:val="eSPISCCParagraphDefaultFont"/>
              <w:rFonts w:eastAsiaTheme="minorHAnsi"/>
            </w:rPr>
            <w:t>10:10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28F0" w:rsidR="004F28F0">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28F0" w:rsidR="004F28F0">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F28F0" w:rsidR="004F28F0">
            <w:rPr>
              <w:rStyle w:val="eSPISCCParagraphDefaultFont"/>
              <w:rFonts w:eastAsiaTheme="minorHAnsi"/>
            </w:rPr>
            <w:t>338</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1BEE7F15"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278E0074"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F28F0" w:rsidR="004F28F0">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0DB421FC"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52886ABB"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56736BE3"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24FEC925" w14:textId="77777777">
      <w:pPr>
        <w:spacing w:after="0"/>
      </w:pPr>
    </w:p>
    <w:p w:rsidRPr="0041581F" w:rsidR="0041581F" w:rsidP="00A70E0A" w:rsidRDefault="0041581F" w14:paraId="5D77569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F28F0" w:rsidR="004F28F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F28F0" w:rsidR="004F28F0">
            <w:rPr>
              <w:rStyle w:val="eSPISCCParagraphDefaultFont"/>
              <w:rFonts w:eastAsiaTheme="minorHAnsi"/>
            </w:rPr>
            <w:t>9. srpnja 2026.</w:t>
          </w:r>
        </w:sdtContent>
      </w:sdt>
      <w:r w:rsidRPr="0041581F">
        <w:rPr>
          <w:rFonts w:eastAsia="Calibri" w:cs="Times New Roman"/>
        </w:rPr>
        <w:t xml:space="preserve"> </w:t>
      </w:r>
    </w:p>
    <w:p w:rsidRPr="0041581F" w:rsidR="0041581F" w:rsidP="0041581F" w:rsidRDefault="0041581F" w14:paraId="46411FD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F28F0" w14:paraId="4B6F5E29"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F28F0">
            <w:rPr>
              <w:rStyle w:val="eSPISCCParagraphDefaultFont"/>
              <w:rFonts w:eastAsiaTheme="minorHAnsi"/>
            </w:rPr>
            <w:t>Ivana Barbir</w:t>
          </w:r>
        </w:sdtContent>
      </w:sdt>
    </w:p>
    <w:p w:rsidRPr="0041581F" w:rsidR="006F62A9" w:rsidP="006F62A9" w:rsidRDefault="006F62A9" w14:paraId="0A7C29A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4837C36C" w14:textId="77777777">
      <w:r>
        <w:separator/>
      </w:r>
    </w:p>
  </w:endnote>
  <w:endnote w:type="continuationSeparator" w:id="0">
    <w:p w:rsidR="00963469" w:rsidP="00537B78" w:rsidRDefault="00963469" w14:paraId="1F2CD087"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05354E5"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47ECD2FF"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1B6946F4" w14:textId="77777777">
      <w:r>
        <w:separator/>
      </w:r>
    </w:p>
  </w:footnote>
  <w:footnote w:type="continuationSeparator" w:id="0">
    <w:p w:rsidR="00963469" w:rsidP="00537B78" w:rsidRDefault="00963469" w14:paraId="47C91384"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8C30AA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F28F0" w:rsidR="004F28F0">
          <w:rPr>
            <w:rStyle w:val="eSPISCCParagraphDefaultFont"/>
          </w:rPr>
          <w:t>Pp-12261/2025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28F0"/>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8DB8D8D"/>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Barbat Na Rabu</izvorni_sadrzaj>
    <derivirana_varijabla naziv="DomainObject.UcesnikSudskeRadnje.Adresa.Naselje_1">Barbat Na Rabu</derivirana_varijabla>
  </DomainObject.UcesnikSudskeRadnje.Adresa.Naselje>
  <DomainObject.UcesnikSudskeRadnje.Adresa.PostBroj>
    <izvorni_sadrzaj>51280</izvorni_sadrzaj>
    <derivirana_varijabla naziv="DomainObject.UcesnikSudskeRadnje.Adresa.PostBroj_1">51280</derivirana_varijabla>
  </DomainObject.UcesnikSudskeRadnje.Adresa.PostBroj>
  <DomainObject.UcesnikSudskeRadnje.Adresa.UlicaIKBR>
    <izvorni_sadrzaj>Barbat 153</izvorni_sadrzaj>
    <derivirana_varijabla naziv="DomainObject.UcesnikSudskeRadnje.Adresa.UlicaIKBR_1">Barbat 153</derivirana_varijabla>
  </DomainObject.UcesnikSudskeRadnje.Adresa.UlicaIKBR>
  <DomainObject.UcesnikSudskeRadnje.Naziv>
    <izvorni_sadrzaj>Tomislav Subošić</izvorni_sadrzaj>
    <derivirana_varijabla naziv="DomainObject.UcesnikSudskeRadnje.Naziv_1">Tomislav Subošić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338</izvorni_sadrzaj>
    <derivirana_varijabla naziv="DomainObject.UcesnikSudskeRadnje.SudskaRadnja.Prostorija.Oznaka_1">338</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rujna 2026.</izvorni_sadrzaj>
    <derivirana_varijabla naziv="DomainObject.UcesnikSudskeRadnje.SudskaRadnja.PlaniraniZavrsetakDatum_1">9. rujna 2026.</derivirana_varijabla>
  </DomainObject.UcesnikSudskeRadnje.SudskaRadnja.PlaniraniZavrsetakDatum>
  <DomainObject.UcesnikSudskeRadnje.SudskaRadnja.PlaniraniPocetakDatum>
    <izvorni_sadrzaj>9. rujna 2026.</izvorni_sadrzaj>
    <derivirana_varijabla naziv="DomainObject.UcesnikSudskeRadnje.SudskaRadnja.PlaniraniPocetakDatum_1">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10:10</izvorni_sadrzaj>
    <derivirana_varijabla naziv="DomainObject.UcesnikSudskeRadnje.SudskaRadnja.PlaniraniPocetakVrijeme_1">10:10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12261</izvorni_sadrzaj>
    <derivirana_varijabla naziv="DomainObject.Predmet.Broj_1">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2025.</izvorni_sadrzaj>
    <derivirana_varijabla naziv="DomainObject.Predmet.DatumOsnivanja_1">23.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kolovoza 1976.</izvorni_sadrzaj>
    <derivirana_varijabla naziv="DomainObject.Predmet.OkrivljenikFizickaOsoba.DatumRodjenja_1">5. kolovoza 1976.</derivirana_varijabla>
  </DomainObject.Predmet.OkrivljenikFizickaOsoba.DatumRodjenja>
  <DomainObject.Predmet.OkrivljenikFizickaOsoba.DatumRodjenjaFormated>
    <izvorni_sadrzaj>5.8.1976.</izvorni_sadrzaj>
    <derivirana_varijabla naziv="DomainObject.Predmet.OkrivljenikFizickaOsoba.DatumRodjenjaFormated_1">5.8.1976.</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Subošić</izvorni_sadrzaj>
    <derivirana_varijabla naziv="DomainObject.Predmet.OkrivljenikFizickaOsoba.Naziv_1">Tomislav Subošić</derivirana_varijabla>
  </DomainObject.Predmet.OkrivljenikFizickaOsoba.Naziv>
  <DomainObject.Predmet.OkrivljenikFizickaOsoba.Prezime>
    <izvorni_sadrzaj>Subošić</izvorni_sadrzaj>
    <derivirana_varijabla naziv="DomainObject.Predmet.OkrivljenikFizickaOsoba.Prezime_1">Subošić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38495099088</izvorni_sadrzaj>
    <derivirana_varijabla naziv="DomainObject.Predmet.OkrivljenikFizickaOsoba.Oib_1">38495099088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Pp-12261/2025</izvorni_sadrzaj>
    <derivirana_varijabla naziv="DomainObject.Predmet.OznakaBroj_1">Pp-12261/2025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 LAGUNA, hotelsko-turističko dioničko društvo; Tomislav Subošić</izvorni_sadrzaj>
    <derivirana_varijabla naziv="DomainObject.Predmet.ProtustrankaFormated_1">  HOTEL LAGUNA, hotelsko-turističko dioničko društvo; Tomislav Subošić</derivirana_varijabla>
  </DomainObject.Predmet.ProtustrankaFormated>
  <DomainObject.Predmet.ProtustrankaFormatedOIB>
    <izvorni_sadrzaj>  HOTEL LAGUNA, hotelsko-turističko dioničko društvo, OIB 09108490750; Tomislav Subošić, OIB 38495099088</izvorni_sadrzaj>
    <derivirana_varijabla naziv="DomainObject.Predmet.ProtustrankaFormatedOIB_1">  HOTEL LAGUNA, hotelsko-turističko dioničko društvo, OIB 09108490750; Tomislav Subošić, OIB 38495099088</derivirana_varijabla>
  </DomainObject.Predmet.ProtustrankaFormatedOIB>
  <DomainObject.Predmet.ProtustrankaFormatedWithAdress>
    <izvorni_sadrzaj> HOTEL LAGUNA, hotelsko-turističko dioničko društvo, Ulica Silvija Strahimira Kranjčevića 29, 10000 Zagreb; Tomislav Subošić, Barbat 153, 51280 Barbat Na Rabu</izvorni_sadrzaj>
    <derivirana_varijabla naziv="DomainObject.Predmet.ProtustrankaFormatedWithAdress_1"> HOTEL LAGUNA, hotelsko-turističko dioničko društvo, Ulica Silvija Strahimira Kranjčevića 29, 10000 Zagreb; Tomislav Subošić, Barbat 153, 51280 Barbat Na Rabu</derivirana_varijabla>
  </DomainObject.Predmet.ProtustrankaFormatedWithAdress>
  <DomainObject.Predmet.ProtustrankaFormatedWithAdressOIB>
    <izvorni_sadrzaj> HOTEL LAGUNA, hotelsko-turističko dioničko društvo, OIB 09108490750, Ulica Silvija Strahimira Kranjčevića 29, 10000 Zagreb; Tomislav Subošić, OIB 38495099088, Barbat 153, 51280 Barbat Na Rabu</izvorni_sadrzaj>
    <derivirana_varijabla naziv="DomainObject.Predmet.ProtustrankaFormatedWithAdressOIB_1"> HOTEL LAGUNA, hotelsko-turističko dioničko društvo, OIB 09108490750, Ulica Silvija Strahimira Kranjčevića 29, 10000 Zagreb; Tomislav Subošić, OIB 38495099088, Barbat 153, 51280 Barbat Na Rabu</derivirana_varijabla>
  </DomainObject.Predmet.ProtustrankaFormatedWithAdressOIB>
  <DomainObject.Predmet.ProtustrankaWithAdress>
    <izvorni_sadrzaj>HOTEL LAGUNA, hotelsko-turističko dioničko društvo Ulica Silvija Strahimira Kranjčevića 29, 10000 Zagreb, Tomislav Subošić Barbat 153, 51280 Barbat Na Rabu</izvorni_sadrzaj>
    <derivirana_varijabla naziv="DomainObject.Predmet.ProtustrankaWithAdress_1">HOTEL LAGUNA, hotelsko-turističko dioničko društvo Ulica Silvija Strahimira Kranjčevića 29, 10000 Zagreb, Tomislav Subošić Barbat 153, 51280 Barbat Na Rabu</derivirana_varijabla>
  </DomainObject.Predmet.ProtustrankaWithAdress>
  <DomainObject.Predmet.ProtustrankaWithAdressOIB>
    <izvorni_sadrzaj>HOTEL LAGUNA, hotelsko-turističko dioničko društvo, OIB 09108490750, Ulica Silvija Strahimira Kranjčevića 29, 10000 Zagreb, Tomislav Subošić, OIB 38495099088, Barbat 153, 51280 Barbat Na Rabu</izvorni_sadrzaj>
    <derivirana_varijabla naziv="DomainObject.Predmet.ProtustrankaWithAdressOIB_1">HOTEL LAGUNA, hotelsko-turističko dioničko društvo, OIB 09108490750, Ulica Silvija Strahimira Kranjčevića 29, 10000 Zagreb, Tomislav Subošić, OIB 38495099088, Barbat 153, 51280 Barbat Na Rabu</derivirana_varijabla>
  </DomainObject.Predmet.ProtustrankaWithAdressOIB>
  <DomainObject.Predmet.ProtustrankaNazivFormated>
    <izvorni_sadrzaj>HOTEL LAGUNA, hotelsko-turističko dioničko društvo,Tomislav Subošić</izvorni_sadrzaj>
    <derivirana_varijabla naziv="DomainObject.Predmet.ProtustrankaNazivFormated_1">HOTEL LAGUNA, hotelsko-turističko dioničko društvo,Tomislav Subošić</derivirana_varijabla>
    <derivirana_varijabla naziv="Padez">HOTEL LAGUNA, hotelsko-turističko dioničko društvo,Tomislav Subošić</derivirana_varijabla>
  </DomainObject.Predmet.ProtustrankaNazivFormated>
  <DomainObject.Predmet.ProtustrankaNazivFormatedOIB>
    <izvorni_sadrzaj>HOTEL LAGUNA, hotelsko-turističko dioničko društvo, OIB 09108490750,Tomislav Subošić, OIB 38495099088</izvorni_sadrzaj>
    <derivirana_varijabla naziv="DomainObject.Predmet.ProtustrankaNazivFormatedOIB_1">HOTEL LAGUNA, hotelsko-turističko dioničko društvo, OIB 09108490750,Tomislav Subošić, OIB 38495099088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Ivana Barbir, 6.</izvorni_sadrzaj>
    <derivirana_varijabla naziv="DomainObject.Predmet.Referada.Naziv_1">Ivana Barbir,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338</izvorni_sadrzaj>
    <derivirana_varijabla naziv="DomainObject.Predmet.Referada.Prostorija.Oznaka_1">338</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Ivana Barbir</izvorni_sadrzaj>
    <derivirana_varijabla naziv="DomainObject.Predmet.Referada.Sudac_1">Ivana Barbir</derivirana_varijabla>
    <derivirana_varijabla naziv="Dativ">Ivana Barbir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Ivana Barbir, 6.</izvorni_sadrzaj>
    <derivirana_varijabla naziv="DomainObject.Predmet.TrenutnaLokacijaSpisa.Naziv_1">Ivana Barbir,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Marinela Benjak</izvorni_sadrzaj>
    <derivirana_varijabla naziv="DomainObject.Predmet.Zapisnicar_1">Marinela Benjak</derivirana_varijabla>
    <derivirana_varijabla naziv="Padez">Marinela Benjak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HOTEL LAGUNA, hotelsko-turističko dioničko društvo</item>
      <item>Tomislav Subošić</item>
    </izvorni_sadrzaj>
    <derivirana_varijabla naziv="DomainObject.Predmet.ProtuStrankaListFormated_1">
      <item>HOTEL LAGUNA, hotelsko-turističko dioničko društvo</item>
      <item>Tomislav Subošić</item>
    </derivirana_varijabla>
  </DomainObject.Predmet.ProtuStrankaListFormated>
  <DomainObject.Predmet.ProtuStrankaListFormatedOIB>
    <izvorni_sadrzaj>
      <item>HOTEL LAGUNA, hotelsko-turističko dioničko društvo, OIB 09108490750</item>
      <item>Tomislav Subošić, OIB 38495099088</item>
    </izvorni_sadrzaj>
    <derivirana_varijabla naziv="DomainObject.Predmet.ProtuStrankaListFormatedOIB_1">
      <item>HOTEL LAGUNA, hotelsko-turističko dioničko društvo, OIB 09108490750</item>
      <item>Tomislav Subošić, OIB 38495099088</item>
    </derivirana_varijabla>
  </DomainObject.Predmet.ProtuStrankaListFormatedOIB>
  <DomainObject.Predmet.ProtuStrankaListFormatedWithAdress>
    <izvorni_sadrzaj>
      <item>HOTEL LAGUNA, hotelsko-turističko dioničko društvo, Ulica Silvija Strahimira Kranjčevića 29, 10000 Zagreb</item>
      <item>Tomislav Subošić, Barbat 153, 51280 Barbat Na Rabu</item>
    </izvorni_sadrzaj>
    <derivirana_varijabla naziv="DomainObject.Predmet.ProtuStrankaListFormatedWithAdress_1">
      <item>HOTEL LAGUNA, hotelsko-turističko dioničko društvo, Ulica Silvija Strahimira Kranjčevića 29, 10000 Zagreb</item>
      <item>Tomislav Subošić, Barbat 153, 51280 Barbat Na Rabu</item>
    </derivirana_varijabla>
  </DomainObject.Predmet.ProtuStrankaListFormatedWithAdress>
  <DomainObject.Predmet.ProtuStrankaListFormatedWithAdressOIB>
    <izvorni_sadrzaj>
      <item>HOTEL LAGUNA, hotelsko-turističko dioničko društvo, OIB 09108490750, Ulica Silvija Strahimira Kranjčevića 29, 10000 Zagreb</item>
      <item>Tomislav Subošić, OIB 38495099088, Barbat 153, 51280 Barbat Na Rabu</item>
    </izvorni_sadrzaj>
    <derivirana_varijabla naziv="DomainObject.Predmet.ProtuStrankaListFormatedWithAdressOIB_1">
      <item>HOTEL LAGUNA, hotelsko-turističko dioničko društvo, OIB 09108490750, Ulica Silvija Strahimira Kranjčevića 29, 10000 Zagreb</item>
      <item>Tomislav Subošić, OIB 38495099088, Barbat 153, 51280 Barbat Na Rabu</item>
    </derivirana_varijabla>
  </DomainObject.Predmet.ProtuStrankaListFormatedWithAdressOIB>
  <DomainObject.Predmet.ProtuStrankaListNazivFormated>
    <izvorni_sadrzaj>
      <item>HOTEL LAGUNA, hotelsko-turističko dioničko društvo</item>
      <item>Tomislav Subošić</item>
    </izvorni_sadrzaj>
    <derivirana_varijabla naziv="DomainObject.Predmet.ProtuStrankaListNazivFormated_1">
      <item>HOTEL LAGUNA, hotelsko-turističko dioničko društvo</item>
      <item>Tomislav Subošić</item>
    </derivirana_varijabla>
  </DomainObject.Predmet.ProtuStrankaListNazivFormated>
  <DomainObject.Predmet.ProtuStrankaListNazivFormatedOIB>
    <izvorni_sadrzaj>
      <item>HOTEL LAGUNA, hotelsko-turističko dioničko društvo, OIB 09108490750</item>
      <item>Tomislav Subošić, OIB 38495099088</item>
    </izvorni_sadrzaj>
    <derivirana_varijabla naziv="DomainObject.Predmet.ProtuStrankaListNazivFormatedOIB_1">
      <item>HOTEL LAGUNA, hotelsko-turističko dioničko društvo, OIB 09108490750</item>
      <item>Tomislav Subošić, OIB 38495099088</item>
    </derivirana_varijabla>
  </DomainObject.Predmet.ProtuStrankaListNazivFormatedOIB>
  <DomainObject.Predmet.OstaliListFormated>
    <izvorni_sadrzaj>
      <item>HRVATSKO DRUŠTVO SKLADATELJA - svjedok MARKO KALISAR</item>
    </izvorni_sadrzaj>
    <derivirana_varijabla naziv="DomainObject.Predmet.OstaliListFormated_1">
      <item>HRVATSKO DRUŠTVO SKLADATELJA - svjedok MARKO KALISAR</item>
    </derivirana_varijabla>
    <derivirana_varijabla naziv="DrugaOsoba">
      <item>HRVATSKO DRUŠTVO SKLADATELJA - svjedok MARKO KALISAR</item>
    </derivirana_varijabla>
  </DomainObject.Predmet.OstaliListFormated>
  <DomainObject.Predmet.OstaliListFormatedOIB>
    <izvorni_sadrzaj>
      <item>HRVATSKO DRUŠTVO SKLADATELJA - svjedok MARKO KALISAR, OIB 56668956985</item>
    </izvorni_sadrzaj>
    <derivirana_varijabla naziv="DomainObject.Predmet.OstaliListFormatedOIB_1">
      <item>HRVATSKO DRUŠTVO SKLADATELJA - svjedok MARKO KALISAR, OIB 56668956985</item>
    </derivirana_varijabla>
  </DomainObject.Predmet.OstaliListFormatedOIB>
  <DomainObject.Predmet.OstaliListFormatedWithAdress>
    <izvorni_sadrzaj>
      <item>HRVATSKO DRUŠTVO SKLADATELJA - svjedok MARKO KALISAR, Heinzelova 62A, 10000 Zagreb</item>
    </izvorni_sadrzaj>
    <derivirana_varijabla naziv="DomainObject.Predmet.OstaliListFormatedWithAdress_1">
      <item>HRVATSKO DRUŠTVO SKLADATELJA - svjedok MARKO KALISAR, Heinzelova 62A, 10000 Zagreb</item>
    </derivirana_varijabla>
  </DomainObject.Predmet.OstaliListFormatedWithAdress>
  <DomainObject.Predmet.OstaliListFormatedWithAdressOIB>
    <izvorni_sadrzaj>
      <item>HRVATSKO DRUŠTVO SKLADATELJA - svjedok MARKO KALISAR, OIB 56668956985, Heinzelova 62A, 10000 Zagreb</item>
    </izvorni_sadrzaj>
    <derivirana_varijabla naziv="DomainObject.Predmet.OstaliListFormatedWithAdressOIB_1">
      <item>HRVATSKO DRUŠTVO SKLADATELJA - svjedok MARKO KALISAR, OIB 56668956985, Heinzelova 62A, 10000 Zagreb</item>
    </derivirana_varijabla>
  </DomainObject.Predmet.OstaliListFormatedWithAdressOIB>
  <DomainObject.Predmet.OstaliListNazivFormated>
    <izvorni_sadrzaj>
      <item>HRVATSKO DRUŠTVO SKLADATELJA - svjedok MARKO KALISAR</item>
    </izvorni_sadrzaj>
    <derivirana_varijabla naziv="DomainObject.Predmet.OstaliListNazivFormated_1">
      <item>HRVATSKO DRUŠTVO SKLADATELJA - svjedok MARKO KALISAR</item>
    </derivirana_varijabla>
  </DomainObject.Predmet.OstaliListNazivFormated>
  <DomainObject.Predmet.OstaliListNazivFormatedOIB>
    <izvorni_sadrzaj>
      <item>HRVATSKO DRUŠTVO SKLADATELJA - svjedok MARKO KALISAR, OIB 56668956985</item>
    </izvorni_sadrzaj>
    <derivirana_varijabla naziv="DomainObject.Predmet.OstaliListNazivFormatedOIB_1">
      <item>HRVATSKO DRUŠTVO SKLADATELJA - svjedok MARKO KALISAR, OIB 56668956985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9. srpnja 2026.</izvorni_sadrzaj>
    <derivirana_varijabla naziv="DomainObject.Datum_1">9.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HOTEL LAGUNA, hotelsko-turističko dioničko društvo i dr.</izvorni_sadrzaj>
    <derivirana_varijabla naziv="DomainObject.Predmet.ProtustrankaIDrugi_1">HOTEL LAGUNA, hotelsko-turističko dioničko društvo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HOTEL LAGUNA, hotelsko-turističko dioničko društvo, OIB 09108490750, Ulica Silvija Strahimira Kranjčevića 29, 10000 Zagreb i dr.</izvorni_sadrzaj>
    <derivirana_varijabla naziv="DomainObject.Predmet.ProtustrankaIDrugiAdressOIB_1">HOTEL LAGUNA, hotelsko-turističko dioničko društvo, OIB 09108490750, Ulica Silvija Strahimira Kranjčevića 29,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HOTEL LAGUNA, hotelsko-turističko dioničko društvo</item>
      <item>Tomislav Subošić</item>
      <item>HRVATSKO DRUŠTVO SKLADATELJA - svjedok MARKO KALISAR</item>
    </izvorni_sadrzaj>
    <derivirana_varijabla naziv="DomainObject.Predmet.SudioniciListNaziv_1">
      <item>HRVATSKO DRUŠTVO SKLADATELJA</item>
      <item>HOTEL LAGUNA, hotelsko-turističko dioničko društvo</item>
      <item>Tomislav Subošić</item>
      <item>HRVATSKO DRUŠTVO SKLADATELJA - svjedok MARKO KALISAR</item>
    </derivirana_varijabla>
    <derivirana_varijabla naziv="OstaliSudionici">
      <item>HRVATSKO DRUŠTVO SKLADATELJA</item>
      <item>HOTEL LAGUNA, hotelsko-turističko dioničko društvo</item>
      <item>Tomislav Subošić</item>
      <item>HRVATSKO DRUŠTVO SKLADATELJA - svjedok MARKO KALISAR</item>
    </derivirana_varijabla>
  </DomainObject.Predmet.SudioniciListNaziv>
  <DomainObject.Predmet.SudioniciListAdressOIB>
    <izvorni_sadrzaj>
      <item>HRVATSKO DRUŠTVO SKLADATELJA, OIB 56668956985, Heinzelova 62a,10000 Zagreb</item>
      <item>HOTEL LAGUNA, hotelsko-turističko dioničko društvo, OIB 09108490750, Ulica Silvija Strahimira Kranjčevića 29,10000 Zagreb</item>
      <item>Tomislav Subošić, OIB 38495099088, Barbat 153,51280 Barbat Na Rabu</item>
      <item>HRVATSKO DRUŠTVO SKLADATELJA - svjedok MARKO KALISAR, OIB 56668956985, Heinzelova 62A,10000 Zagreb</item>
    </izvorni_sadrzaj>
    <derivirana_varijabla naziv="DomainObject.Predmet.SudioniciListAdressOIB_1">
      <item>HRVATSKO DRUŠTVO SKLADATELJA, OIB 56668956985, Heinzelova 62a,10000 Zagreb</item>
      <item>HOTEL LAGUNA, hotelsko-turističko dioničko društvo, OIB 09108490750, Ulica Silvija Strahimira Kranjčevića 29,10000 Zagreb</item>
      <item>Tomislav Subošić, OIB 38495099088, Barbat 153,51280 Barbat Na Rabu</item>
      <item>HRVATSKO DRUŠTVO SKLADATELJA - svjedok MARKO KALISAR, OIB 56668956985, Heinzelova 62A,10000 Zagreb</item>
    </derivirana_varijabla>
  </DomainObject.Predmet.SudioniciListAdressOIB>
  <DomainObject.UcesnikSudskeRadnje.NazivFormated>
    <izvorni_sadrzaj>Tomislav Subošić, OIB 38495099088, Barbat 153,51280 Barbat Na Rabu</izvorni_sadrzaj>
    <derivirana_varijabla naziv="DomainObject.UcesnikSudskeRadnje.NazivFormated_1">Tomislav Subošić, OIB 38495099088, Barbat 153,51280 Barbat Na Rabu</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09108490750</item>
      <item>, OIB 38495099088</item>
      <item>, OIB 56668956985</item>
    </izvorni_sadrzaj>
    <derivirana_varijabla naziv="DomainObject.Predmet.SudioniciListNazivOIB_1">
      <item>, OIB 56668956985</item>
      <item>, OIB 09108490750</item>
      <item>, OIB 38495099088</item>
      <item>, OIB 56668956985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HOTEL LAGUNA, hotelsko-turističko dioničko društvo, OIB 09108490750, Ulica Silvija Strahimira Kranjčevića 29, 10000 Zagreb
2. Okrivljenik Tomislav Subošić, OIB 38495099088, Barbat 153, 51280 Barbat Na Rabu</izvorni_sadrzaj>
    <derivirana_varijabla naziv="DomainObject.UcesnikSudskeRadnje.SudskaRadnja.UcesniciObavijest_1">1. Okrivljenik HOTEL LAGUNA, hotelsko-turističko dioničko društvo, OIB 09108490750, Ulica Silvija Strahimira Kranjčevića 29, 10000 Zagreb
2. Okrivljenik Tomislav Subošić, OIB 38495099088, Barbat 153, 51280 Barbat Na Rabu</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2025.</izvorni_sadrzaj>
    <derivirana_varijabla naziv="DomainObject.Predmet.DatumPocetkaProcesa_1">23.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HOTEL LAGUNA, hotelsko-turističko dioničko društvo, Ulica Silvija Strahimira Kranjčevića 29, 10000 Zagreb, OIB: 09108490750</item>
      <item>Tomislav Subošić, Barbat 153, 51280 Barbat Na Rabu, OIB: 38495099088, rođen-a 05.08.1976., mjesto rođenja Zagreb (Grad Zagreb)</item>
    </izvorni_sadrzaj>
    <derivirana_varijabla naziv="DomainObject.Predmet.OkrivljenikAdresaMjestoRodjenjaList_1">
      <item>HOTEL LAGUNA, hotelsko-turističko dioničko društvo, Ulica Silvija Strahimira Kranjčevića 29, 10000 Zagreb, OIB: 09108490750</item>
      <item>Tomislav Subošić, Barbat 153, 51280 Barbat Na Rabu, OIB: 38495099088, rođen-a 05.08.1976.,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HOTEL LAGUNA, hotelsko-turističko dioničko društvo, MBS 080055576, Ulica Silvija Strahimira Kranjčevića 29, 10000 Zagreb</izvorni_sadrzaj>
    <derivirana_varijabla naziv="DomainObject.Predmet.OkrivljenikPravnaNazivAdresaMbs_1">HOTEL LAGUNA, hotelsko-turističko dioničko društvo, MBS 080055576, Ulica Silvija Strahimira Kranjčevića 29, 10000 Zagreb</derivirana_varijabla>
  </DomainObject.Predmet.OkrivljenikPravnaNazivAdresaMbs>
  <DomainObject.Sudac.Email>
    <izvorni_sadrzaj>Ivana.Barbir@pszg.pravosudje.hr</izvorni_sadrzaj>
    <derivirana_varijabla naziv="DomainObject.Sudac.Email_1">Ivana.Barbir@pszg.pravosudje.hr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327</properties:Words>
  <properties:Characters>1930</properties:Characters>
  <properties:Lines>47</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Marina Brbot</cp:lastModifiedBy>
  <cp:lastPrinted>2026-07-09T08:42:00Z</cp:lastPrinted>
  <dcterms:modified xmlns:xsi="http://www.w3.org/2001/XMLSchema-instance" xsi:type="dcterms:W3CDTF">2026-07-09T08:42:00Z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Tomislav Subošić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